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E5" w:rsidRDefault="00E26D12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 w:rsidRPr="00E26D12">
        <w:rPr>
          <w:rFonts w:ascii="宋体" w:hAnsi="宋体" w:hint="eastAsia"/>
          <w:b/>
          <w:sz w:val="36"/>
          <w:szCs w:val="34"/>
        </w:rPr>
        <w:t>教研室</w:t>
      </w:r>
      <w:r w:rsidR="00667A4C" w:rsidRPr="00E26D12">
        <w:rPr>
          <w:rFonts w:ascii="宋体" w:hAnsi="宋体" w:hint="eastAsia"/>
          <w:b/>
          <w:sz w:val="36"/>
          <w:szCs w:val="34"/>
        </w:rPr>
        <w:t>年度工作</w:t>
      </w:r>
      <w:r w:rsidR="003A749B">
        <w:rPr>
          <w:rFonts w:ascii="宋体" w:hAnsi="宋体" w:hint="eastAsia"/>
          <w:b/>
          <w:sz w:val="36"/>
          <w:szCs w:val="34"/>
        </w:rPr>
        <w:t>计划</w:t>
      </w:r>
      <w:bookmarkStart w:id="0" w:name="_GoBack"/>
      <w:bookmarkEnd w:id="0"/>
    </w:p>
    <w:p w:rsidR="00FB0BD5" w:rsidRPr="00E26D12" w:rsidRDefault="00FB0BD5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>
        <w:rPr>
          <w:rFonts w:ascii="宋体" w:hAnsi="宋体" w:hint="eastAsia"/>
          <w:b/>
          <w:sz w:val="36"/>
          <w:szCs w:val="34"/>
        </w:rPr>
        <w:t>（</w:t>
      </w:r>
      <w:r w:rsidR="003B5145" w:rsidRPr="003B5145">
        <w:rPr>
          <w:rFonts w:ascii="宋体" w:hAnsi="宋体" w:hint="eastAsia"/>
          <w:b/>
          <w:sz w:val="32"/>
          <w:szCs w:val="34"/>
        </w:rPr>
        <w:t>____年</w:t>
      </w:r>
      <w:r>
        <w:rPr>
          <w:rFonts w:ascii="宋体" w:hAnsi="宋体" w:hint="eastAsia"/>
          <w:b/>
          <w:sz w:val="36"/>
          <w:szCs w:val="34"/>
        </w:rPr>
        <w:t>）</w:t>
      </w:r>
    </w:p>
    <w:p w:rsidR="00363C8E" w:rsidRDefault="00363C8E" w:rsidP="00E26D12">
      <w:pPr>
        <w:pStyle w:val="a3"/>
        <w:spacing w:afterLines="50" w:after="156"/>
        <w:ind w:left="360" w:firstLineChars="0" w:firstLine="0"/>
        <w:jc w:val="center"/>
        <w:rPr>
          <w:rFonts w:asciiTheme="minorEastAsia" w:eastAsiaTheme="minorEastAsia" w:hAnsiTheme="minorEastAsia"/>
          <w:b/>
          <w:szCs w:val="21"/>
        </w:rPr>
      </w:pPr>
    </w:p>
    <w:p w:rsidR="00AB06D9" w:rsidRPr="00363C8E" w:rsidRDefault="00AB06D9" w:rsidP="00E26D12">
      <w:pPr>
        <w:pStyle w:val="a3"/>
        <w:spacing w:afterLines="50" w:after="156"/>
        <w:ind w:left="360" w:firstLineChars="0" w:firstLine="0"/>
        <w:rPr>
          <w:rFonts w:asciiTheme="minorEastAsia" w:eastAsiaTheme="minorEastAsia" w:hAnsiTheme="minorEastAsia"/>
          <w:b/>
          <w:szCs w:val="21"/>
        </w:rPr>
      </w:pPr>
    </w:p>
    <w:tbl>
      <w:tblPr>
        <w:tblW w:w="8505" w:type="dxa"/>
        <w:tblInd w:w="10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63C8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40EE8" w:rsidRPr="00363C8E" w:rsidTr="00CE3529">
        <w:tc>
          <w:tcPr>
            <w:tcW w:w="8505" w:type="dxa"/>
          </w:tcPr>
          <w:p w:rsidR="00440EE8" w:rsidRPr="00363C8E" w:rsidRDefault="00440EE8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11536" w:rsidRPr="00363C8E" w:rsidRDefault="00511536" w:rsidP="004C6CDD">
      <w:pPr>
        <w:spacing w:beforeLines="40" w:before="124" w:afterLines="40" w:after="124"/>
        <w:rPr>
          <w:rFonts w:asciiTheme="minorEastAsia" w:eastAsiaTheme="minorEastAsia" w:hAnsiTheme="minorEastAsia"/>
          <w:szCs w:val="21"/>
        </w:rPr>
      </w:pPr>
    </w:p>
    <w:sectPr w:rsidR="00511536" w:rsidRPr="00363C8E" w:rsidSect="00B171A6">
      <w:footerReference w:type="default" r:id="rId9"/>
      <w:pgSz w:w="11907" w:h="16839" w:code="9"/>
      <w:pgMar w:top="1701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C35" w:rsidRDefault="00330C35" w:rsidP="00D547EF">
      <w:r>
        <w:separator/>
      </w:r>
    </w:p>
  </w:endnote>
  <w:endnote w:type="continuationSeparator" w:id="0">
    <w:p w:rsidR="00330C35" w:rsidRDefault="00330C35" w:rsidP="00D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EF" w:rsidRDefault="00D547EF">
    <w:pPr>
      <w:pStyle w:val="a5"/>
      <w:jc w:val="right"/>
    </w:pPr>
  </w:p>
  <w:p w:rsidR="00D547EF" w:rsidRDefault="00D54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C35" w:rsidRDefault="00330C35" w:rsidP="00D547EF">
      <w:r>
        <w:separator/>
      </w:r>
    </w:p>
  </w:footnote>
  <w:footnote w:type="continuationSeparator" w:id="0">
    <w:p w:rsidR="00330C35" w:rsidRDefault="00330C35" w:rsidP="00D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A21A1"/>
    <w:multiLevelType w:val="hybridMultilevel"/>
    <w:tmpl w:val="07580EFC"/>
    <w:lvl w:ilvl="0" w:tplc="6FA8E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015"/>
    <w:rsid w:val="00012BE8"/>
    <w:rsid w:val="000147A5"/>
    <w:rsid w:val="00071DA8"/>
    <w:rsid w:val="00081014"/>
    <w:rsid w:val="00093052"/>
    <w:rsid w:val="000A1F1D"/>
    <w:rsid w:val="000B2AD1"/>
    <w:rsid w:val="001525CB"/>
    <w:rsid w:val="0016459A"/>
    <w:rsid w:val="00184A2C"/>
    <w:rsid w:val="0018653B"/>
    <w:rsid w:val="00195D39"/>
    <w:rsid w:val="001C44AC"/>
    <w:rsid w:val="001D5FFB"/>
    <w:rsid w:val="00262035"/>
    <w:rsid w:val="00264015"/>
    <w:rsid w:val="002E60D9"/>
    <w:rsid w:val="0031390C"/>
    <w:rsid w:val="00330C35"/>
    <w:rsid w:val="00332DBD"/>
    <w:rsid w:val="003601EA"/>
    <w:rsid w:val="00363C8E"/>
    <w:rsid w:val="003968A0"/>
    <w:rsid w:val="00397AD1"/>
    <w:rsid w:val="003A1449"/>
    <w:rsid w:val="003A749B"/>
    <w:rsid w:val="003B4151"/>
    <w:rsid w:val="003B5145"/>
    <w:rsid w:val="003D1D2F"/>
    <w:rsid w:val="003F5382"/>
    <w:rsid w:val="00432C8D"/>
    <w:rsid w:val="00440EE8"/>
    <w:rsid w:val="0046008B"/>
    <w:rsid w:val="004A0B6E"/>
    <w:rsid w:val="004C6CDD"/>
    <w:rsid w:val="004F1470"/>
    <w:rsid w:val="00510A0D"/>
    <w:rsid w:val="00511196"/>
    <w:rsid w:val="00511536"/>
    <w:rsid w:val="00544FF4"/>
    <w:rsid w:val="005A6DD8"/>
    <w:rsid w:val="005B620D"/>
    <w:rsid w:val="006079A9"/>
    <w:rsid w:val="00607E42"/>
    <w:rsid w:val="00625CA6"/>
    <w:rsid w:val="006605C1"/>
    <w:rsid w:val="00667A4C"/>
    <w:rsid w:val="006B1BE5"/>
    <w:rsid w:val="006D410F"/>
    <w:rsid w:val="006E5601"/>
    <w:rsid w:val="00730017"/>
    <w:rsid w:val="00783BF3"/>
    <w:rsid w:val="007A1C7A"/>
    <w:rsid w:val="007D6D5C"/>
    <w:rsid w:val="0084308A"/>
    <w:rsid w:val="008501E4"/>
    <w:rsid w:val="008607B0"/>
    <w:rsid w:val="008773F3"/>
    <w:rsid w:val="008A2CF4"/>
    <w:rsid w:val="008B7BE5"/>
    <w:rsid w:val="008E1D44"/>
    <w:rsid w:val="00911408"/>
    <w:rsid w:val="0093193B"/>
    <w:rsid w:val="00992D37"/>
    <w:rsid w:val="009C6476"/>
    <w:rsid w:val="00A06328"/>
    <w:rsid w:val="00A37302"/>
    <w:rsid w:val="00A7624F"/>
    <w:rsid w:val="00AB06D9"/>
    <w:rsid w:val="00B171A6"/>
    <w:rsid w:val="00B5215F"/>
    <w:rsid w:val="00BA6FE0"/>
    <w:rsid w:val="00BC6C55"/>
    <w:rsid w:val="00BD7705"/>
    <w:rsid w:val="00C52DA7"/>
    <w:rsid w:val="00C60779"/>
    <w:rsid w:val="00CD48A4"/>
    <w:rsid w:val="00CE3529"/>
    <w:rsid w:val="00D0448E"/>
    <w:rsid w:val="00D35DBA"/>
    <w:rsid w:val="00D547EF"/>
    <w:rsid w:val="00D717B1"/>
    <w:rsid w:val="00D86997"/>
    <w:rsid w:val="00DA5D38"/>
    <w:rsid w:val="00DB3DB8"/>
    <w:rsid w:val="00DC1650"/>
    <w:rsid w:val="00E1778E"/>
    <w:rsid w:val="00E24077"/>
    <w:rsid w:val="00E26D12"/>
    <w:rsid w:val="00E32177"/>
    <w:rsid w:val="00E349DC"/>
    <w:rsid w:val="00E653CF"/>
    <w:rsid w:val="00E93DA3"/>
    <w:rsid w:val="00F23855"/>
    <w:rsid w:val="00FB0BD5"/>
    <w:rsid w:val="00F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352;&#20029;&#23068;2015\&#22269;&#20225;&#20826;&#24314;\&#25903;&#37096;&#24037;&#20316;&#25163;&#20876;\&#20826;&#25903;&#37096;&#24037;&#20316;&#25163;&#20876;\&#27169;&#29256;&#65288;&#26032;&#65289;\&#27169;&#29256;&#65288;&#26032;&#65289;\13.&#20826;&#25903;&#37096;&#24180;&#24230;&#24037;&#20316;&#24635;&#324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31E07-ACBC-45FA-8AF2-98DE846E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13.党支部年度工作总结</Template>
  <TotalTime>1</TotalTime>
  <Pages>5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xingzheng</dc:creator>
  <cp:lastModifiedBy>lenovo</cp:lastModifiedBy>
  <cp:revision>2</cp:revision>
  <cp:lastPrinted>2019-03-26T01:47:00Z</cp:lastPrinted>
  <dcterms:created xsi:type="dcterms:W3CDTF">2019-03-27T01:30:00Z</dcterms:created>
  <dcterms:modified xsi:type="dcterms:W3CDTF">2019-03-27T01:30:00Z</dcterms:modified>
</cp:coreProperties>
</file>