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4C" w:rsidRPr="00801649" w:rsidRDefault="00A30F73" w:rsidP="00A30F73">
      <w:pPr>
        <w:spacing w:afterLines="50" w:after="156"/>
        <w:ind w:firstLineChars="866" w:firstLine="3130"/>
        <w:rPr>
          <w:b/>
          <w:sz w:val="36"/>
          <w:szCs w:val="34"/>
        </w:rPr>
      </w:pPr>
      <w:r>
        <w:rPr>
          <w:rFonts w:hint="eastAsia"/>
          <w:b/>
          <w:sz w:val="36"/>
          <w:szCs w:val="34"/>
        </w:rPr>
        <w:t>教研</w:t>
      </w:r>
      <w:r w:rsidR="00667A4C" w:rsidRPr="00801649">
        <w:rPr>
          <w:rFonts w:hint="eastAsia"/>
          <w:b/>
          <w:sz w:val="36"/>
          <w:szCs w:val="34"/>
        </w:rPr>
        <w:t>工作</w:t>
      </w:r>
      <w:r w:rsidR="00E24159" w:rsidRPr="00801649">
        <w:rPr>
          <w:rFonts w:hint="eastAsia"/>
          <w:b/>
          <w:sz w:val="36"/>
          <w:szCs w:val="34"/>
        </w:rPr>
        <w:t>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1"/>
      </w:tblGrid>
      <w:tr w:rsidR="00667A4C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67A4C" w:rsidRPr="00D1106F" w:rsidRDefault="00801649" w:rsidP="00801649">
            <w:pPr>
              <w:spacing w:beforeLines="100" w:before="312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主           题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        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 xml:space="preserve">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时           间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>地    点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主     持    人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>记 录 人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80164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参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会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人 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员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="00E24159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D1106F" w:rsidRDefault="00E24159" w:rsidP="00801649">
            <w:pPr>
              <w:spacing w:beforeLines="30" w:before="93" w:afterLines="30" w:after="93"/>
              <w:jc w:val="left"/>
              <w:rPr>
                <w:rFonts w:asciiTheme="minorEastAsia" w:eastAsiaTheme="minorEastAsia" w:hAnsiTheme="minorEastAsia"/>
                <w:b/>
                <w:szCs w:val="21"/>
                <w:u w:val="dotted"/>
              </w:rPr>
            </w:pPr>
            <w:r w:rsidRPr="00D1106F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其           他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                                       </w:t>
            </w:r>
            <w:r w:rsidR="00F70A16"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         </w:t>
            </w:r>
            <w:r w:rsidRPr="00D1106F">
              <w:rPr>
                <w:rFonts w:asciiTheme="minorEastAsia" w:eastAsiaTheme="minorEastAsia" w:hAnsiTheme="minorEastAsia" w:hint="eastAsia"/>
                <w:b/>
                <w:szCs w:val="21"/>
                <w:u w:val="dotted"/>
              </w:rPr>
              <w:t xml:space="preserve">   </w:t>
            </w: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nil"/>
              <w:right w:val="nil"/>
            </w:tcBorders>
          </w:tcPr>
          <w:p w:rsidR="00667A4C" w:rsidRPr="00B667F4" w:rsidRDefault="00667A4C" w:rsidP="00B667F4">
            <w:pPr>
              <w:jc w:val="left"/>
              <w:rPr>
                <w:sz w:val="13"/>
                <w:szCs w:val="13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67A4C" w:rsidRDefault="00E24159" w:rsidP="00801649">
            <w:pPr>
              <w:spacing w:beforeLines="30" w:before="93" w:afterLines="30" w:after="93"/>
              <w:jc w:val="center"/>
              <w:rPr>
                <w:b/>
                <w:sz w:val="34"/>
                <w:szCs w:val="34"/>
              </w:rPr>
            </w:pPr>
            <w:r w:rsidRPr="00B667F4">
              <w:rPr>
                <w:rFonts w:hint="eastAsia"/>
                <w:b/>
                <w:sz w:val="34"/>
                <w:szCs w:val="34"/>
              </w:rPr>
              <w:t>主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要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内</w:t>
            </w:r>
            <w:r w:rsidRPr="00B667F4">
              <w:rPr>
                <w:rFonts w:hint="eastAsia"/>
                <w:b/>
                <w:sz w:val="34"/>
                <w:szCs w:val="34"/>
              </w:rPr>
              <w:t xml:space="preserve">  </w:t>
            </w:r>
            <w:r w:rsidRPr="00B667F4">
              <w:rPr>
                <w:rFonts w:hint="eastAsia"/>
                <w:b/>
                <w:sz w:val="34"/>
                <w:szCs w:val="34"/>
              </w:rPr>
              <w:t>容</w:t>
            </w:r>
          </w:p>
          <w:p w:rsidR="00D1106F" w:rsidRPr="00D1106F" w:rsidRDefault="00D1106F" w:rsidP="00D1106F">
            <w:pPr>
              <w:adjustRightInd w:val="0"/>
              <w:spacing w:line="240" w:lineRule="atLeast"/>
              <w:jc w:val="center"/>
              <w:rPr>
                <w:b/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F70A16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70A16" w:rsidRPr="00B667F4" w:rsidRDefault="00F70A16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67A4C" w:rsidRPr="00B667F4" w:rsidRDefault="00667A4C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667A4C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ouble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1D2DC0" w:rsidRPr="00B667F4" w:rsidTr="002E20E6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1D2DC0" w:rsidRPr="00B667F4" w:rsidRDefault="001D2DC0" w:rsidP="001D2DC0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  <w:bookmarkStart w:id="0" w:name="_GoBack"/>
            <w:bookmarkEnd w:id="0"/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b/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ashSmallGap" w:sz="4" w:space="0" w:color="auto"/>
              <w:left w:val="nil"/>
              <w:bottom w:val="double" w:sz="4" w:space="0" w:color="auto"/>
              <w:right w:val="nil"/>
            </w:tcBorders>
          </w:tcPr>
          <w:p w:rsidR="00801649" w:rsidRPr="00B667F4" w:rsidRDefault="00801649" w:rsidP="00801649">
            <w:pPr>
              <w:spacing w:beforeLines="35" w:before="109" w:afterLines="35" w:after="109"/>
              <w:jc w:val="left"/>
              <w:rPr>
                <w:szCs w:val="21"/>
              </w:rPr>
            </w:pPr>
          </w:p>
        </w:tc>
      </w:tr>
      <w:tr w:rsidR="00801649" w:rsidRPr="00B667F4" w:rsidTr="00801649">
        <w:tc>
          <w:tcPr>
            <w:tcW w:w="87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01649" w:rsidRPr="00B667F4" w:rsidRDefault="00801649" w:rsidP="00801649">
            <w:pPr>
              <w:spacing w:beforeLines="30" w:before="93" w:afterLines="30" w:after="93"/>
              <w:jc w:val="left"/>
              <w:rPr>
                <w:szCs w:val="21"/>
              </w:rPr>
            </w:pPr>
          </w:p>
        </w:tc>
      </w:tr>
    </w:tbl>
    <w:p w:rsidR="00511536" w:rsidRPr="00511536" w:rsidRDefault="00511536" w:rsidP="001D2DC0">
      <w:pPr>
        <w:spacing w:beforeLines="30" w:before="93" w:afterLines="30" w:after="93"/>
        <w:jc w:val="left"/>
        <w:rPr>
          <w:szCs w:val="21"/>
        </w:rPr>
      </w:pPr>
    </w:p>
    <w:sectPr w:rsidR="00511536" w:rsidRPr="00511536" w:rsidSect="001D2DC0">
      <w:footerReference w:type="default" r:id="rId9"/>
      <w:pgSz w:w="11907" w:h="16839" w:code="9"/>
      <w:pgMar w:top="1701" w:right="1701" w:bottom="1418" w:left="170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10" w:rsidRDefault="00615010" w:rsidP="00D547EF">
      <w:r>
        <w:separator/>
      </w:r>
    </w:p>
  </w:endnote>
  <w:endnote w:type="continuationSeparator" w:id="0">
    <w:p w:rsidR="00615010" w:rsidRDefault="00615010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2812595"/>
      <w:docPartObj>
        <w:docPartGallery w:val="Page Numbers (Bottom of Page)"/>
        <w:docPartUnique/>
      </w:docPartObj>
    </w:sdtPr>
    <w:sdtContent>
      <w:p w:rsidR="001D2DC0" w:rsidRDefault="001D2DC0">
        <w:pPr>
          <w:pStyle w:val="a5"/>
          <w:jc w:val="center"/>
        </w:pPr>
        <w:r>
          <w:rPr>
            <w:rFonts w:hint="eastAsia"/>
          </w:rPr>
          <w:t>（</w:t>
        </w:r>
        <w:r>
          <w:rPr>
            <w:rFonts w:hint="eastAsia"/>
          </w:rPr>
          <w:t xml:space="preserve">   </w:t>
        </w:r>
        <w:r>
          <w:rPr>
            <w:rFonts w:hint="eastAsia"/>
          </w:rPr>
          <w:t>）</w:t>
        </w:r>
      </w:p>
    </w:sdtContent>
  </w:sdt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10" w:rsidRDefault="00615010" w:rsidP="00D547EF">
      <w:r>
        <w:separator/>
      </w:r>
    </w:p>
  </w:footnote>
  <w:footnote w:type="continuationSeparator" w:id="0">
    <w:p w:rsidR="00615010" w:rsidRDefault="00615010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91D"/>
    <w:rsid w:val="0001042D"/>
    <w:rsid w:val="00012BE8"/>
    <w:rsid w:val="00071DA8"/>
    <w:rsid w:val="00081014"/>
    <w:rsid w:val="00093052"/>
    <w:rsid w:val="000A1F1D"/>
    <w:rsid w:val="000A4447"/>
    <w:rsid w:val="000B2AD1"/>
    <w:rsid w:val="000E0BD6"/>
    <w:rsid w:val="00142054"/>
    <w:rsid w:val="001525CB"/>
    <w:rsid w:val="0016459A"/>
    <w:rsid w:val="00184A2C"/>
    <w:rsid w:val="0018653B"/>
    <w:rsid w:val="00195D39"/>
    <w:rsid w:val="001D2DC0"/>
    <w:rsid w:val="001F3C4B"/>
    <w:rsid w:val="00206BE8"/>
    <w:rsid w:val="0024607B"/>
    <w:rsid w:val="002C7176"/>
    <w:rsid w:val="0031390C"/>
    <w:rsid w:val="003601EA"/>
    <w:rsid w:val="00373104"/>
    <w:rsid w:val="003758C6"/>
    <w:rsid w:val="003968A0"/>
    <w:rsid w:val="00397AD1"/>
    <w:rsid w:val="003A1449"/>
    <w:rsid w:val="003A322E"/>
    <w:rsid w:val="003B4151"/>
    <w:rsid w:val="003E056B"/>
    <w:rsid w:val="003F5382"/>
    <w:rsid w:val="00432C8D"/>
    <w:rsid w:val="0046008B"/>
    <w:rsid w:val="004916BA"/>
    <w:rsid w:val="004F1470"/>
    <w:rsid w:val="00511536"/>
    <w:rsid w:val="005A6DD8"/>
    <w:rsid w:val="005B620D"/>
    <w:rsid w:val="00607E42"/>
    <w:rsid w:val="00615010"/>
    <w:rsid w:val="00625CA6"/>
    <w:rsid w:val="00653EF8"/>
    <w:rsid w:val="006605C1"/>
    <w:rsid w:val="00667A4C"/>
    <w:rsid w:val="006865EE"/>
    <w:rsid w:val="006D410F"/>
    <w:rsid w:val="006E5601"/>
    <w:rsid w:val="00783BF3"/>
    <w:rsid w:val="007A1C7A"/>
    <w:rsid w:val="007D6D5C"/>
    <w:rsid w:val="00801649"/>
    <w:rsid w:val="00834B9E"/>
    <w:rsid w:val="0084308A"/>
    <w:rsid w:val="008607B0"/>
    <w:rsid w:val="00887BAF"/>
    <w:rsid w:val="008B7BE5"/>
    <w:rsid w:val="008C244B"/>
    <w:rsid w:val="008E1D44"/>
    <w:rsid w:val="00911408"/>
    <w:rsid w:val="0093193B"/>
    <w:rsid w:val="009E3C15"/>
    <w:rsid w:val="00A06328"/>
    <w:rsid w:val="00A30F73"/>
    <w:rsid w:val="00A37302"/>
    <w:rsid w:val="00A6319F"/>
    <w:rsid w:val="00A7624F"/>
    <w:rsid w:val="00AB591D"/>
    <w:rsid w:val="00B546C5"/>
    <w:rsid w:val="00B667F4"/>
    <w:rsid w:val="00B7474E"/>
    <w:rsid w:val="00BA6FE0"/>
    <w:rsid w:val="00C52DA7"/>
    <w:rsid w:val="00CD48A4"/>
    <w:rsid w:val="00D0448E"/>
    <w:rsid w:val="00D1106F"/>
    <w:rsid w:val="00D30517"/>
    <w:rsid w:val="00D35DBA"/>
    <w:rsid w:val="00D547EF"/>
    <w:rsid w:val="00D5572A"/>
    <w:rsid w:val="00D60A4A"/>
    <w:rsid w:val="00D60D40"/>
    <w:rsid w:val="00DB3DB8"/>
    <w:rsid w:val="00DC1650"/>
    <w:rsid w:val="00E1778E"/>
    <w:rsid w:val="00E24077"/>
    <w:rsid w:val="00E24159"/>
    <w:rsid w:val="00E32177"/>
    <w:rsid w:val="00E349DC"/>
    <w:rsid w:val="00E653CF"/>
    <w:rsid w:val="00E93DA3"/>
    <w:rsid w:val="00F23855"/>
    <w:rsid w:val="00F33B91"/>
    <w:rsid w:val="00F70A16"/>
    <w:rsid w:val="00F8589B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6.&#20826;&#25903;&#37096;&#24037;&#20316;&#35760;&#2440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1CAAE-FE9C-4DAB-8B7D-F200B2C1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16.党支部工作记录</Template>
  <TotalTime>9</TotalTime>
  <Pages>3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8</cp:revision>
  <cp:lastPrinted>2019-03-27T01:46:00Z</cp:lastPrinted>
  <dcterms:created xsi:type="dcterms:W3CDTF">2018-02-26T08:06:00Z</dcterms:created>
  <dcterms:modified xsi:type="dcterms:W3CDTF">2019-03-27T01:46:00Z</dcterms:modified>
</cp:coreProperties>
</file>